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C550F1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0629E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proofErr w:type="spellStart"/>
            <w:r w:rsidRPr="000629E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Υδατοδιαλυτά</w:t>
            </w:r>
            <w:proofErr w:type="spellEnd"/>
            <w:r w:rsidRPr="000629E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για </w:t>
            </w:r>
            <w:proofErr w:type="spellStart"/>
            <w:r w:rsidRPr="000629E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υδροπονική</w:t>
            </w:r>
            <w:proofErr w:type="spellEnd"/>
            <w:r w:rsidRPr="000629E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καλλιέργεια λιπάσματα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0629E3" w:rsidRDefault="000629E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Σε κρυσταλλική μορφή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0E1005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0E100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Θεϊκό κάλιο σάκος 25κ.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E100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E100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E100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0E1005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C550F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C550F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0E1005" w:rsidRDefault="008D329F">
      <w:pPr>
        <w:rPr>
          <w:lang w:val="el-GR"/>
        </w:rPr>
      </w:pPr>
      <w:bookmarkStart w:id="0" w:name="_GoBack"/>
      <w:bookmarkEnd w:id="0"/>
    </w:p>
    <w:sectPr w:rsidR="008D329F" w:rsidRPr="000E100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29E3"/>
    <w:rsid w:val="00066F06"/>
    <w:rsid w:val="000E1005"/>
    <w:rsid w:val="000E333F"/>
    <w:rsid w:val="00115F5C"/>
    <w:rsid w:val="0024151E"/>
    <w:rsid w:val="002C5B52"/>
    <w:rsid w:val="007C3968"/>
    <w:rsid w:val="008D329F"/>
    <w:rsid w:val="009A6F68"/>
    <w:rsid w:val="00C550F1"/>
    <w:rsid w:val="00CE07F7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03B38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388EF-1785-4557-8266-4958CE993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1</TotalTime>
  <Pages>1</Pages>
  <Words>45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2025-10-07T06:32:00Z</dcterms:created>
  <dcterms:modified xsi:type="dcterms:W3CDTF">2025-11-20T20:41:00Z</dcterms:modified>
</cp:coreProperties>
</file>